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6FA8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MELBORNE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685D37ED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Boyleston, Derbyshire. Gentleman.</w:t>
      </w:r>
    </w:p>
    <w:p w14:paraId="5B376C44" w14:textId="77777777" w:rsidR="0086410C" w:rsidRDefault="0086410C" w:rsidP="0086410C">
      <w:pPr>
        <w:pStyle w:val="NoSpacing"/>
        <w:rPr>
          <w:rFonts w:cs="Times New Roman"/>
          <w:szCs w:val="24"/>
        </w:rPr>
      </w:pPr>
    </w:p>
    <w:p w14:paraId="78415F7D" w14:textId="77777777" w:rsidR="0086410C" w:rsidRDefault="0086410C" w:rsidP="0086410C">
      <w:pPr>
        <w:pStyle w:val="NoSpacing"/>
        <w:rPr>
          <w:rFonts w:cs="Times New Roman"/>
          <w:szCs w:val="24"/>
        </w:rPr>
      </w:pPr>
    </w:p>
    <w:p w14:paraId="7EF94919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Andrew Walsham(q.v.) brought a plaint of debt against him, </w:t>
      </w:r>
      <w:proofErr w:type="gramStart"/>
      <w:r>
        <w:rPr>
          <w:rFonts w:cs="Times New Roman"/>
          <w:szCs w:val="24"/>
        </w:rPr>
        <w:t>Henry</w:t>
      </w:r>
      <w:proofErr w:type="gramEnd"/>
    </w:p>
    <w:p w14:paraId="3C764CAD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Warmington</w:t>
      </w:r>
      <w:proofErr w:type="spellEnd"/>
      <w:r>
        <w:rPr>
          <w:rFonts w:cs="Times New Roman"/>
          <w:szCs w:val="24"/>
        </w:rPr>
        <w:t xml:space="preserve"> of Lichfield(q.v.) and John May of Lichfield(q.v.).</w:t>
      </w:r>
    </w:p>
    <w:p w14:paraId="216867C9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6B59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3D6242D1" w14:textId="77777777" w:rsidR="0086410C" w:rsidRDefault="0086410C" w:rsidP="0086410C">
      <w:pPr>
        <w:pStyle w:val="NoSpacing"/>
        <w:rPr>
          <w:rFonts w:cs="Times New Roman"/>
          <w:szCs w:val="24"/>
        </w:rPr>
      </w:pPr>
    </w:p>
    <w:p w14:paraId="7DAA199F" w14:textId="77777777" w:rsidR="0086410C" w:rsidRDefault="0086410C" w:rsidP="0086410C">
      <w:pPr>
        <w:pStyle w:val="NoSpacing"/>
        <w:rPr>
          <w:rFonts w:cs="Times New Roman"/>
          <w:szCs w:val="24"/>
        </w:rPr>
      </w:pPr>
    </w:p>
    <w:p w14:paraId="01A5F6D4" w14:textId="77777777" w:rsidR="0086410C" w:rsidRDefault="0086410C" w:rsidP="008641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27677A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6F347" w14:textId="77777777" w:rsidR="0086410C" w:rsidRDefault="0086410C" w:rsidP="009139A6">
      <w:r>
        <w:separator/>
      </w:r>
    </w:p>
  </w:endnote>
  <w:endnote w:type="continuationSeparator" w:id="0">
    <w:p w14:paraId="41DF021B" w14:textId="77777777" w:rsidR="0086410C" w:rsidRDefault="008641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20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7F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DF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1C281" w14:textId="77777777" w:rsidR="0086410C" w:rsidRDefault="0086410C" w:rsidP="009139A6">
      <w:r>
        <w:separator/>
      </w:r>
    </w:p>
  </w:footnote>
  <w:footnote w:type="continuationSeparator" w:id="0">
    <w:p w14:paraId="3B444B4E" w14:textId="77777777" w:rsidR="0086410C" w:rsidRDefault="008641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81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58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54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10C"/>
    <w:rsid w:val="000666E0"/>
    <w:rsid w:val="002510B7"/>
    <w:rsid w:val="005C130B"/>
    <w:rsid w:val="00826F5C"/>
    <w:rsid w:val="0086410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ACF64"/>
  <w15:chartTrackingRefBased/>
  <w15:docId w15:val="{560F1D1F-5689-4162-97E5-167248C1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41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2023-07-26T11:07:00Z</dcterms:created>
  <dcterms:modified xsi:type="dcterms:W3CDTF">2023-07-26T11:08:00Z</dcterms:modified>
</cp:coreProperties>
</file>